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24EFF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MOSSE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fl.1475)</w:t>
      </w:r>
    </w:p>
    <w:p w14:paraId="0AED7910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York. Bowyer.</w:t>
      </w:r>
    </w:p>
    <w:p w14:paraId="534A07EB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</w:p>
    <w:p w14:paraId="5A1EA98C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</w:p>
    <w:p w14:paraId="655B3E44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1475</w:t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Styllyngton</w:t>
      </w:r>
      <w:proofErr w:type="spellEnd"/>
      <w:r>
        <w:rPr>
          <w:rFonts w:cs="Times New Roman"/>
          <w:szCs w:val="24"/>
          <w:lang w:val="en-GB"/>
        </w:rPr>
        <w:t xml:space="preserve"> of York, gentleman(q.v.), brought a plaint of debt</w:t>
      </w:r>
    </w:p>
    <w:p w14:paraId="7870B1CF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against him and three others.</w:t>
      </w:r>
    </w:p>
    <w:p w14:paraId="16623CC0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</w:t>
      </w:r>
    </w:p>
    <w:p w14:paraId="51C1509D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</w:p>
    <w:p w14:paraId="003E8017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</w:p>
    <w:p w14:paraId="78C498CA" w14:textId="77777777" w:rsidR="00461E9E" w:rsidRDefault="00461E9E" w:rsidP="00461E9E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10 March 2025</w:t>
      </w:r>
      <w:r>
        <w:rPr>
          <w:rFonts w:cs="Times New Roman"/>
          <w:szCs w:val="24"/>
          <w:lang w:val="en-GB"/>
        </w:rPr>
        <w:fldChar w:fldCharType="end"/>
      </w:r>
    </w:p>
    <w:p w14:paraId="09FDCB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A800" w14:textId="77777777" w:rsidR="00461E9E" w:rsidRDefault="00461E9E" w:rsidP="009139A6">
      <w:r>
        <w:separator/>
      </w:r>
    </w:p>
  </w:endnote>
  <w:endnote w:type="continuationSeparator" w:id="0">
    <w:p w14:paraId="11576436" w14:textId="77777777" w:rsidR="00461E9E" w:rsidRDefault="00461E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912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2D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817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93C0" w14:textId="77777777" w:rsidR="00461E9E" w:rsidRDefault="00461E9E" w:rsidP="009139A6">
      <w:r>
        <w:separator/>
      </w:r>
    </w:p>
  </w:footnote>
  <w:footnote w:type="continuationSeparator" w:id="0">
    <w:p w14:paraId="3E4C7E54" w14:textId="77777777" w:rsidR="00461E9E" w:rsidRDefault="00461E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CC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C8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0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9E"/>
    <w:rsid w:val="000666E0"/>
    <w:rsid w:val="00163462"/>
    <w:rsid w:val="002510B7"/>
    <w:rsid w:val="00270799"/>
    <w:rsid w:val="00461E9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C0E21"/>
  <w15:chartTrackingRefBased/>
  <w15:docId w15:val="{CB982A30-D6CB-47F1-BD4A-055ADD12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1E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2025-03-10T21:41:00Z</dcterms:created>
  <dcterms:modified xsi:type="dcterms:W3CDTF">2025-03-10T21:41:00Z</dcterms:modified>
</cp:coreProperties>
</file>